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9E5B2" w14:textId="77777777" w:rsidR="00CE6615" w:rsidRDefault="00CE6615" w:rsidP="00CE66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GOGH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626DC3B7" w14:textId="77777777" w:rsidR="00CE6615" w:rsidRDefault="00CE6615" w:rsidP="00CE66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Bristol. Welshman.</w:t>
      </w:r>
    </w:p>
    <w:p w14:paraId="27FA2C75" w14:textId="77777777" w:rsidR="00CE6615" w:rsidRDefault="00CE6615" w:rsidP="00CE6615">
      <w:pPr>
        <w:pStyle w:val="NoSpacing"/>
        <w:rPr>
          <w:rFonts w:cs="Times New Roman"/>
          <w:szCs w:val="24"/>
        </w:rPr>
      </w:pPr>
    </w:p>
    <w:p w14:paraId="43884A56" w14:textId="77777777" w:rsidR="00CE6615" w:rsidRDefault="00CE6615" w:rsidP="00CE6615">
      <w:pPr>
        <w:pStyle w:val="NoSpacing"/>
        <w:rPr>
          <w:rFonts w:cs="Times New Roman"/>
          <w:szCs w:val="24"/>
        </w:rPr>
      </w:pPr>
    </w:p>
    <w:p w14:paraId="5E98AA2B" w14:textId="77777777" w:rsidR="00CE6615" w:rsidRDefault="00CE6615" w:rsidP="00CE66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Jan. 1414</w:t>
      </w:r>
      <w:r>
        <w:rPr>
          <w:rFonts w:cs="Times New Roman"/>
          <w:szCs w:val="24"/>
        </w:rPr>
        <w:tab/>
        <w:t>He was one of those who rode out of Bristol on the road to London with Walter</w:t>
      </w:r>
    </w:p>
    <w:p w14:paraId="21C5272A" w14:textId="77777777" w:rsidR="00CE6615" w:rsidRDefault="00CE6615" w:rsidP="00CE66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Blake, </w:t>
      </w:r>
      <w:proofErr w:type="spellStart"/>
      <w:r>
        <w:rPr>
          <w:rFonts w:cs="Times New Roman"/>
          <w:szCs w:val="24"/>
        </w:rPr>
        <w:t>lollard</w:t>
      </w:r>
      <w:proofErr w:type="spellEnd"/>
      <w:r>
        <w:rPr>
          <w:rFonts w:cs="Times New Roman"/>
          <w:szCs w:val="24"/>
        </w:rPr>
        <w:t xml:space="preserve"> chaplain(q.v.).</w:t>
      </w:r>
    </w:p>
    <w:p w14:paraId="237C2D2F" w14:textId="77777777" w:rsidR="00CE6615" w:rsidRDefault="00CE6615" w:rsidP="00CE6615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cs="Times New Roman"/>
          <w:szCs w:val="24"/>
        </w:rPr>
        <w:t>Kightley</w:t>
      </w:r>
      <w:proofErr w:type="spellEnd"/>
      <w:r>
        <w:rPr>
          <w:rFonts w:cs="Times New Roman"/>
          <w:szCs w:val="24"/>
        </w:rPr>
        <w:t>. Submitted for the degree of Ph.D. in the Department of History of the University of York, September 1475 pp.241-2)</w:t>
      </w:r>
    </w:p>
    <w:p w14:paraId="6DDE1D04" w14:textId="77777777" w:rsidR="00CE6615" w:rsidRDefault="00CE6615" w:rsidP="00CE6615">
      <w:pPr>
        <w:pStyle w:val="NoSpacing"/>
        <w:rPr>
          <w:rFonts w:cs="Times New Roman"/>
          <w:szCs w:val="24"/>
        </w:rPr>
      </w:pPr>
    </w:p>
    <w:p w14:paraId="7D0C2473" w14:textId="77777777" w:rsidR="00CE6615" w:rsidRDefault="00CE6615" w:rsidP="00CE6615">
      <w:pPr>
        <w:pStyle w:val="NoSpacing"/>
        <w:rPr>
          <w:rFonts w:cs="Times New Roman"/>
          <w:szCs w:val="24"/>
        </w:rPr>
      </w:pPr>
    </w:p>
    <w:p w14:paraId="55DF55AC" w14:textId="77777777" w:rsidR="00CE6615" w:rsidRDefault="00CE6615" w:rsidP="00CE66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October 2022</w:t>
      </w:r>
    </w:p>
    <w:p w14:paraId="53D07C7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F5512" w14:textId="77777777" w:rsidR="00CE6615" w:rsidRDefault="00CE6615" w:rsidP="009139A6">
      <w:r>
        <w:separator/>
      </w:r>
    </w:p>
  </w:endnote>
  <w:endnote w:type="continuationSeparator" w:id="0">
    <w:p w14:paraId="629429D2" w14:textId="77777777" w:rsidR="00CE6615" w:rsidRDefault="00CE66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22F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C797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92EE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4D541" w14:textId="77777777" w:rsidR="00CE6615" w:rsidRDefault="00CE6615" w:rsidP="009139A6">
      <w:r>
        <w:separator/>
      </w:r>
    </w:p>
  </w:footnote>
  <w:footnote w:type="continuationSeparator" w:id="0">
    <w:p w14:paraId="3866783F" w14:textId="77777777" w:rsidR="00CE6615" w:rsidRDefault="00CE66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196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DD6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6CC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61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E661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5ABA3"/>
  <w15:chartTrackingRefBased/>
  <w15:docId w15:val="{9DAE9CAE-148F-484C-AF05-7BCC26E12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2023-03-17T21:43:00Z</dcterms:created>
  <dcterms:modified xsi:type="dcterms:W3CDTF">2023-03-17T21:43:00Z</dcterms:modified>
</cp:coreProperties>
</file>